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3917" w14:textId="77777777" w:rsidR="009C2079" w:rsidRDefault="009C2079" w:rsidP="009C20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Amice POTTER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7EACF72" w14:textId="77777777" w:rsidR="009C2079" w:rsidRDefault="009C2079" w:rsidP="009C20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Potters Crouch, near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, Hertfordshire.</w:t>
      </w:r>
    </w:p>
    <w:p w14:paraId="562502B5" w14:textId="77777777" w:rsidR="009C2079" w:rsidRDefault="009C2079" w:rsidP="009C2079">
      <w:pPr>
        <w:pStyle w:val="NoSpacing"/>
        <w:rPr>
          <w:rFonts w:cs="Times New Roman"/>
          <w:szCs w:val="24"/>
        </w:rPr>
      </w:pPr>
    </w:p>
    <w:p w14:paraId="64E5BFBB" w14:textId="77777777" w:rsidR="009C2079" w:rsidRDefault="009C2079" w:rsidP="009C2079">
      <w:pPr>
        <w:pStyle w:val="NoSpacing"/>
        <w:rPr>
          <w:rFonts w:cs="Times New Roman"/>
          <w:szCs w:val="24"/>
        </w:rPr>
      </w:pPr>
    </w:p>
    <w:p w14:paraId="5CF94AF0" w14:textId="77777777" w:rsidR="009C2079" w:rsidRDefault="009C2079" w:rsidP="009C20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62BCC981" w14:textId="77777777" w:rsidR="009C2079" w:rsidRDefault="009C2079" w:rsidP="009C20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p.384)</w:t>
      </w:r>
    </w:p>
    <w:p w14:paraId="7F8B3E6A" w14:textId="77777777" w:rsidR="009C2079" w:rsidRDefault="009C2079" w:rsidP="009C2079">
      <w:pPr>
        <w:pStyle w:val="NoSpacing"/>
        <w:rPr>
          <w:rFonts w:cs="Times New Roman"/>
          <w:szCs w:val="24"/>
        </w:rPr>
      </w:pPr>
    </w:p>
    <w:p w14:paraId="1BE65F92" w14:textId="77777777" w:rsidR="009C2079" w:rsidRDefault="009C2079" w:rsidP="009C2079">
      <w:pPr>
        <w:pStyle w:val="NoSpacing"/>
        <w:rPr>
          <w:rFonts w:cs="Times New Roman"/>
          <w:szCs w:val="24"/>
        </w:rPr>
      </w:pPr>
    </w:p>
    <w:p w14:paraId="6FED2FA4" w14:textId="77777777" w:rsidR="009C2079" w:rsidRDefault="009C2079" w:rsidP="009C20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John made her a joint executor of his Will.   (ibid.)</w:t>
      </w:r>
    </w:p>
    <w:p w14:paraId="79498AFB" w14:textId="77777777" w:rsidR="009C2079" w:rsidRDefault="009C2079" w:rsidP="009C2079">
      <w:pPr>
        <w:pStyle w:val="NoSpacing"/>
        <w:rPr>
          <w:rFonts w:cs="Times New Roman"/>
          <w:szCs w:val="24"/>
        </w:rPr>
      </w:pPr>
    </w:p>
    <w:p w14:paraId="1565A850" w14:textId="77777777" w:rsidR="009C2079" w:rsidRDefault="009C2079" w:rsidP="009C2079">
      <w:pPr>
        <w:pStyle w:val="NoSpacing"/>
        <w:rPr>
          <w:rFonts w:cs="Times New Roman"/>
          <w:szCs w:val="24"/>
        </w:rPr>
      </w:pPr>
    </w:p>
    <w:p w14:paraId="77F6B28A" w14:textId="77777777" w:rsidR="009C2079" w:rsidRDefault="009C2079" w:rsidP="009C20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2023</w:t>
      </w:r>
    </w:p>
    <w:p w14:paraId="510C3D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A75E4" w14:textId="77777777" w:rsidR="009C2079" w:rsidRDefault="009C2079" w:rsidP="009139A6">
      <w:r>
        <w:separator/>
      </w:r>
    </w:p>
  </w:endnote>
  <w:endnote w:type="continuationSeparator" w:id="0">
    <w:p w14:paraId="5FA87A43" w14:textId="77777777" w:rsidR="009C2079" w:rsidRDefault="009C20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55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B83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9B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804C" w14:textId="77777777" w:rsidR="009C2079" w:rsidRDefault="009C2079" w:rsidP="009139A6">
      <w:r>
        <w:separator/>
      </w:r>
    </w:p>
  </w:footnote>
  <w:footnote w:type="continuationSeparator" w:id="0">
    <w:p w14:paraId="21D19873" w14:textId="77777777" w:rsidR="009C2079" w:rsidRDefault="009C20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7F9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67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1E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079"/>
    <w:rsid w:val="000666E0"/>
    <w:rsid w:val="002510B7"/>
    <w:rsid w:val="005C130B"/>
    <w:rsid w:val="00826F5C"/>
    <w:rsid w:val="009139A6"/>
    <w:rsid w:val="009448BB"/>
    <w:rsid w:val="00947624"/>
    <w:rsid w:val="009C207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26B40"/>
  <w15:chartTrackingRefBased/>
  <w15:docId w15:val="{E3A0D7EA-0A3B-4073-A760-DF5BACF3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2023-05-10T19:21:00Z</dcterms:created>
  <dcterms:modified xsi:type="dcterms:W3CDTF">2023-05-10T19:22:00Z</dcterms:modified>
</cp:coreProperties>
</file>